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B44C37" w14:textId="77777777" w:rsidR="004C3267" w:rsidRPr="00FE1CBC" w:rsidRDefault="004C3267" w:rsidP="00B52EF1">
      <w:pPr>
        <w:pStyle w:val="Heading2"/>
        <w:spacing w:after="0" w:line="240" w:lineRule="auto"/>
        <w:jc w:val="center"/>
        <w:rPr>
          <w:rFonts w:ascii="Calibri Light" w:hAnsi="Calibri Light" w:cs="Calibri"/>
          <w:sz w:val="32"/>
          <w:szCs w:val="36"/>
        </w:rPr>
      </w:pPr>
    </w:p>
    <w:p w14:paraId="5BDCCECB" w14:textId="77777777" w:rsidR="001661FD" w:rsidRDefault="001661FD" w:rsidP="00B52EF1">
      <w:pPr>
        <w:pStyle w:val="Heading2"/>
        <w:spacing w:after="0" w:line="240" w:lineRule="auto"/>
        <w:jc w:val="center"/>
        <w:rPr>
          <w:rFonts w:ascii="Calibri Light" w:hAnsi="Calibri Light" w:cs="Calibri"/>
          <w:sz w:val="32"/>
          <w:szCs w:val="36"/>
        </w:rPr>
      </w:pPr>
    </w:p>
    <w:p w14:paraId="40F6227B" w14:textId="77777777" w:rsidR="001661FD" w:rsidRDefault="001661FD" w:rsidP="00B52EF1">
      <w:pPr>
        <w:pStyle w:val="Heading2"/>
        <w:spacing w:after="0" w:line="240" w:lineRule="auto"/>
        <w:jc w:val="center"/>
        <w:rPr>
          <w:rFonts w:ascii="Calibri Light" w:hAnsi="Calibri Light" w:cs="Calibri"/>
          <w:sz w:val="32"/>
          <w:szCs w:val="36"/>
        </w:rPr>
      </w:pPr>
    </w:p>
    <w:p w14:paraId="3D958F44" w14:textId="77777777" w:rsidR="001661FD" w:rsidRDefault="001661FD" w:rsidP="00B52EF1">
      <w:pPr>
        <w:pStyle w:val="Heading2"/>
        <w:spacing w:after="0" w:line="240" w:lineRule="auto"/>
        <w:jc w:val="center"/>
        <w:rPr>
          <w:rFonts w:ascii="Calibri Light" w:hAnsi="Calibri Light" w:cs="Calibri"/>
          <w:sz w:val="32"/>
          <w:szCs w:val="36"/>
        </w:rPr>
      </w:pPr>
    </w:p>
    <w:p w14:paraId="2DA60197" w14:textId="77777777" w:rsidR="00011D6C" w:rsidRDefault="00011D6C" w:rsidP="00B52EF1">
      <w:pPr>
        <w:pStyle w:val="Heading2"/>
        <w:spacing w:after="0" w:line="240" w:lineRule="auto"/>
        <w:jc w:val="center"/>
        <w:rPr>
          <w:rFonts w:ascii="Calibri Light" w:hAnsi="Calibri Light" w:cs="Calibri"/>
          <w:sz w:val="32"/>
          <w:szCs w:val="36"/>
        </w:rPr>
      </w:pPr>
    </w:p>
    <w:p w14:paraId="5497C82F" w14:textId="77777777" w:rsidR="00011D6C" w:rsidRDefault="00011D6C" w:rsidP="00B52EF1">
      <w:pPr>
        <w:pStyle w:val="Heading2"/>
        <w:spacing w:after="0" w:line="240" w:lineRule="auto"/>
        <w:jc w:val="center"/>
        <w:rPr>
          <w:rFonts w:ascii="Calibri Light" w:hAnsi="Calibri Light" w:cs="Calibri"/>
          <w:sz w:val="32"/>
          <w:szCs w:val="36"/>
        </w:rPr>
      </w:pPr>
    </w:p>
    <w:p w14:paraId="5DE7941B" w14:textId="77777777" w:rsidR="00011D6C" w:rsidRPr="00011D6C" w:rsidRDefault="00011D6C" w:rsidP="00B52EF1">
      <w:pPr>
        <w:pStyle w:val="Heading2"/>
        <w:spacing w:after="0" w:line="240" w:lineRule="auto"/>
        <w:jc w:val="center"/>
        <w:rPr>
          <w:rFonts w:ascii="Calibri Light" w:hAnsi="Calibri Light" w:cs="Calibri"/>
          <w:sz w:val="18"/>
          <w:szCs w:val="36"/>
        </w:rPr>
      </w:pPr>
    </w:p>
    <w:p w14:paraId="1FEA0810" w14:textId="70441A63" w:rsidR="00850E4D" w:rsidRDefault="00EC79AF">
      <w:pPr>
        <w:pStyle w:val="Heading2"/>
        <w:spacing w:after="0" w:line="240" w:lineRule="auto"/>
        <w:jc w:val="center"/>
        <w:rPr>
          <w:rFonts w:ascii="Calibri Light" w:hAnsi="Calibri Light" w:cs="Calibri"/>
          <w:sz w:val="32"/>
          <w:szCs w:val="36"/>
        </w:rPr>
      </w:pPr>
      <w:r>
        <w:rPr>
          <w:rFonts w:ascii="Calibri Light" w:hAnsi="Calibri Light" w:cs="Calibri"/>
          <w:sz w:val="32"/>
          <w:szCs w:val="36"/>
        </w:rPr>
        <w:t>Course registration form</w:t>
      </w:r>
    </w:p>
    <w:p w14:paraId="12A8A81B" w14:textId="77777777" w:rsidR="00095AD4" w:rsidRPr="00FE1CBC" w:rsidRDefault="00095AD4">
      <w:pPr>
        <w:spacing w:after="0" w:line="240" w:lineRule="auto"/>
        <w:rPr>
          <w:rFonts w:ascii="Calibri Light" w:hAnsi="Calibri Light" w:cs="Arial"/>
          <w:bCs/>
          <w:color w:val="000000"/>
          <w:szCs w:val="18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3394"/>
        <w:gridCol w:w="1699"/>
        <w:gridCol w:w="1697"/>
        <w:gridCol w:w="575"/>
        <w:gridCol w:w="2822"/>
      </w:tblGrid>
      <w:tr w:rsidR="00EC79AF" w:rsidRPr="003C5326" w14:paraId="72A14328" w14:textId="77777777" w:rsidTr="00F720FB">
        <w:trPr>
          <w:trHeight w:val="672"/>
        </w:trPr>
        <w:tc>
          <w:tcPr>
            <w:tcW w:w="5000" w:type="pct"/>
            <w:gridSpan w:val="5"/>
            <w:shd w:val="clear" w:color="auto" w:fill="auto"/>
          </w:tcPr>
          <w:p w14:paraId="6B45DFA2" w14:textId="1350BD51" w:rsidR="00EC79AF" w:rsidRPr="00F720FB" w:rsidRDefault="00EC79AF" w:rsidP="007E2625">
            <w:pPr>
              <w:spacing w:before="180" w:after="0" w:line="240" w:lineRule="auto"/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</w:pPr>
            <w:r w:rsidRPr="00F720FB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Course </w:t>
            </w:r>
            <w:r w:rsidR="00A00D29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ti</w:t>
            </w:r>
            <w:r w:rsidRPr="00F720FB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tle:</w:t>
            </w:r>
            <w:r w:rsidR="00977AE6" w:rsidRPr="00F720FB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77AE6" w:rsidRPr="00F720FB">
              <w:rPr>
                <w:rFonts w:ascii="Calibri Light" w:hAnsi="Calibri Light" w:cs="Arial"/>
                <w:b/>
                <w:bCs/>
                <w:color w:val="000000"/>
                <w:sz w:val="24"/>
              </w:rPr>
              <w:t>iValidate</w:t>
            </w:r>
            <w:proofErr w:type="spellEnd"/>
            <w:r w:rsidR="00977AE6" w:rsidRPr="00F720FB">
              <w:rPr>
                <w:rFonts w:ascii="Calibri Light" w:hAnsi="Calibri Light" w:cs="Arial"/>
                <w:b/>
                <w:bCs/>
                <w:color w:val="000000"/>
                <w:sz w:val="24"/>
              </w:rPr>
              <w:t xml:space="preserve"> 2-day Communication Skills Course</w:t>
            </w:r>
            <w:r w:rsidR="00977AE6" w:rsidRPr="00F720FB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887377" w:rsidRPr="003C5326" w14:paraId="4F4AD9DF" w14:textId="77777777" w:rsidTr="00F720FB">
        <w:trPr>
          <w:trHeight w:val="698"/>
        </w:trPr>
        <w:tc>
          <w:tcPr>
            <w:tcW w:w="5000" w:type="pct"/>
            <w:gridSpan w:val="5"/>
            <w:shd w:val="clear" w:color="auto" w:fill="auto"/>
          </w:tcPr>
          <w:p w14:paraId="3975F774" w14:textId="681FCA9F" w:rsidR="00640E20" w:rsidRDefault="00A00D29">
            <w:pPr>
              <w:spacing w:before="180" w:after="0" w:line="240" w:lineRule="auto"/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</w:pPr>
            <w:r w:rsidRPr="00F720FB">
              <w:rPr>
                <w:rFonts w:ascii="Calibri Light" w:hAnsi="Calibri Light" w:cs="Arial"/>
                <w:b/>
                <w:bCs/>
                <w:color w:val="000000"/>
                <w:sz w:val="22"/>
                <w:szCs w:val="22"/>
              </w:rPr>
              <w:t>Workshop date</w:t>
            </w:r>
            <w:r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:</w:t>
            </w:r>
            <w:r w:rsidR="008E32E2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 </w:t>
            </w:r>
            <w:r w:rsidR="00640E20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Please indicate which workshop you wish to enrol in</w:t>
            </w:r>
          </w:p>
          <w:p w14:paraId="5EF02C51" w14:textId="5286EF6E" w:rsidR="00640E20" w:rsidRDefault="00640E20">
            <w:pPr>
              <w:spacing w:before="180" w:after="0" w:line="240" w:lineRule="auto"/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</w:pPr>
            <w:r w:rsidRPr="00F720FB">
              <w:rPr>
                <w:rFonts w:ascii="Calibri Light" w:hAnsi="Calibri Light" w:cs="Arial"/>
                <w:b/>
                <w:bCs/>
                <w:noProof/>
                <w:color w:val="000000"/>
                <w:sz w:val="22"/>
                <w:szCs w:val="22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03DB51C2" wp14:editId="498A0741">
                      <wp:simplePos x="0" y="0"/>
                      <wp:positionH relativeFrom="column">
                        <wp:posOffset>3378835</wp:posOffset>
                      </wp:positionH>
                      <wp:positionV relativeFrom="paragraph">
                        <wp:posOffset>88900</wp:posOffset>
                      </wp:positionV>
                      <wp:extent cx="190500" cy="171450"/>
                      <wp:effectExtent l="0" t="0" r="19050" b="1905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80D5F8" id="Rectangle 8" o:spid="_x0000_s1026" style="position:absolute;margin-left:266.05pt;margin-top:7pt;width:15pt;height:13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"/>
                  </w:pict>
                </mc:Fallback>
              </mc:AlternateContent>
            </w:r>
            <w:r w:rsidRPr="00F720FB">
              <w:rPr>
                <w:rFonts w:ascii="Calibri Light" w:hAnsi="Calibri Light" w:cs="Arial"/>
                <w:b/>
                <w:bCs/>
                <w:noProof/>
                <w:color w:val="000000"/>
                <w:sz w:val="22"/>
                <w:szCs w:val="22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24BBFB76" wp14:editId="28A8B6A5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88900</wp:posOffset>
                      </wp:positionV>
                      <wp:extent cx="190500" cy="171450"/>
                      <wp:effectExtent l="0" t="0" r="19050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658135" id="Rectangle 2" o:spid="_x0000_s1026" style="position:absolute;margin-left:14.5pt;margin-top:7pt;width:15pt;height:13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"/>
                  </w:pict>
                </mc:Fallback>
              </mc:AlternateContent>
            </w:r>
            <w:r w:rsidR="008E32E2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1) </w:t>
            </w:r>
            <w:r w:rsidR="00A00D29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        </w:t>
            </w:r>
            <w:r w:rsidR="008E32E2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 Tuesday 23 February &amp; Tuesday 2 March       </w:t>
            </w:r>
            <w:r w:rsidR="0058337D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        5</w:t>
            </w:r>
            <w:r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)</w:t>
            </w:r>
            <w:r w:rsidR="0058337D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           Friday 6 &amp; Friday 13 August</w:t>
            </w:r>
            <w:r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           </w:t>
            </w:r>
          </w:p>
          <w:p w14:paraId="336673A5" w14:textId="38F54B50" w:rsidR="00640E20" w:rsidRDefault="0058337D" w:rsidP="00640E20">
            <w:pPr>
              <w:spacing w:before="180" w:after="0" w:line="240" w:lineRule="auto"/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</w:pPr>
            <w:r w:rsidRPr="00F720FB">
              <w:rPr>
                <w:rFonts w:ascii="Calibri Light" w:hAnsi="Calibri Light" w:cs="Arial"/>
                <w:b/>
                <w:bCs/>
                <w:noProof/>
                <w:color w:val="000000"/>
                <w:sz w:val="22"/>
                <w:szCs w:val="22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75FCA08C" wp14:editId="2A53DECD">
                      <wp:simplePos x="0" y="0"/>
                      <wp:positionH relativeFrom="column">
                        <wp:posOffset>3375025</wp:posOffset>
                      </wp:positionH>
                      <wp:positionV relativeFrom="paragraph">
                        <wp:posOffset>117475</wp:posOffset>
                      </wp:positionV>
                      <wp:extent cx="190500" cy="171450"/>
                      <wp:effectExtent l="0" t="0" r="19050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440E7F" id="Rectangle 4" o:spid="_x0000_s1026" style="position:absolute;margin-left:265.75pt;margin-top:9.25pt;width:15pt;height:13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"/>
                  </w:pict>
                </mc:Fallback>
              </mc:AlternateContent>
            </w:r>
            <w:r w:rsidR="00640E20" w:rsidRPr="00F720FB">
              <w:rPr>
                <w:rFonts w:ascii="Calibri Light" w:hAnsi="Calibri Light" w:cs="Arial"/>
                <w:b/>
                <w:bCs/>
                <w:noProof/>
                <w:color w:val="000000"/>
                <w:sz w:val="22"/>
                <w:szCs w:val="22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7F734AED" wp14:editId="43B774E1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117475</wp:posOffset>
                      </wp:positionV>
                      <wp:extent cx="190500" cy="171450"/>
                      <wp:effectExtent l="0" t="0" r="19050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0D3064" id="Rectangle 3" o:spid="_x0000_s1026" style="position:absolute;margin-left:14.5pt;margin-top:9.25pt;width:15pt;height:13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"/>
                  </w:pict>
                </mc:Fallback>
              </mc:AlternateContent>
            </w:r>
            <w:r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2</w:t>
            </w:r>
            <w:r w:rsidR="00640E20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)           </w:t>
            </w:r>
            <w:r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Wednesday 24 February &amp; Wednesday 3 March</w:t>
            </w:r>
            <w:r w:rsidR="00A00D29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 </w:t>
            </w:r>
            <w:r w:rsidR="00640E20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6</w:t>
            </w:r>
            <w:r w:rsidR="008E32E2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)           </w:t>
            </w:r>
            <w:r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Tuesday 14 &amp; Tuesday 21 September</w:t>
            </w:r>
          </w:p>
          <w:p w14:paraId="25E1E1A8" w14:textId="28351329" w:rsidR="00887377" w:rsidRDefault="00640E20" w:rsidP="00640E20">
            <w:pPr>
              <w:spacing w:before="180" w:after="0" w:line="240" w:lineRule="auto"/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</w:pPr>
            <w:r w:rsidRPr="00F720FB">
              <w:rPr>
                <w:rFonts w:ascii="Calibri Light" w:hAnsi="Calibri Light" w:cs="Arial"/>
                <w:b/>
                <w:bCs/>
                <w:noProof/>
                <w:color w:val="000000"/>
                <w:sz w:val="22"/>
                <w:szCs w:val="22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0BAA9C84" wp14:editId="6BA80CF1">
                      <wp:simplePos x="0" y="0"/>
                      <wp:positionH relativeFrom="column">
                        <wp:posOffset>3375025</wp:posOffset>
                      </wp:positionH>
                      <wp:positionV relativeFrom="paragraph">
                        <wp:posOffset>125730</wp:posOffset>
                      </wp:positionV>
                      <wp:extent cx="190500" cy="171450"/>
                      <wp:effectExtent l="0" t="0" r="19050" b="1905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E86D7" id="Rectangle 11" o:spid="_x0000_s1026" style="position:absolute;margin-left:265.75pt;margin-top:9.9pt;width:15pt;height:13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"/>
                  </w:pict>
                </mc:Fallback>
              </mc:AlternateContent>
            </w:r>
            <w:r w:rsidRPr="00F720FB">
              <w:rPr>
                <w:rFonts w:ascii="Calibri Light" w:hAnsi="Calibri Light" w:cs="Arial"/>
                <w:b/>
                <w:bCs/>
                <w:noProof/>
                <w:color w:val="000000"/>
                <w:sz w:val="22"/>
                <w:szCs w:val="22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3E2A41BB" wp14:editId="4E524D10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127000</wp:posOffset>
                      </wp:positionV>
                      <wp:extent cx="190500" cy="171450"/>
                      <wp:effectExtent l="0" t="0" r="19050" b="19050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6F7DCF" id="Rectangle 9" o:spid="_x0000_s1026" style="position:absolute;margin-left:14.5pt;margin-top:10pt;width:15pt;height:13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"/>
                  </w:pict>
                </mc:Fallback>
              </mc:AlternateContent>
            </w:r>
            <w:r w:rsidR="0058337D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)           </w:t>
            </w:r>
            <w:r w:rsidR="0058337D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Tuesday 6 &amp; Tuesday 13 April</w:t>
            </w:r>
            <w:r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           </w:t>
            </w:r>
            <w:r w:rsidR="0058337D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                        7)           Thursday 4 &amp; Friday 5 November</w:t>
            </w:r>
          </w:p>
          <w:p w14:paraId="6D73AACB" w14:textId="7FF0B504" w:rsidR="00640E20" w:rsidRDefault="00640E20" w:rsidP="00640E20">
            <w:pPr>
              <w:spacing w:before="180" w:after="0" w:line="240" w:lineRule="auto"/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</w:pPr>
            <w:r w:rsidRPr="00F720FB">
              <w:rPr>
                <w:rFonts w:ascii="Calibri Light" w:hAnsi="Calibri Light" w:cs="Arial"/>
                <w:b/>
                <w:bCs/>
                <w:noProof/>
                <w:color w:val="000000"/>
                <w:sz w:val="22"/>
                <w:szCs w:val="22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3253E56F" wp14:editId="36CFFA1D">
                      <wp:simplePos x="0" y="0"/>
                      <wp:positionH relativeFrom="column">
                        <wp:posOffset>3375025</wp:posOffset>
                      </wp:positionH>
                      <wp:positionV relativeFrom="paragraph">
                        <wp:posOffset>127000</wp:posOffset>
                      </wp:positionV>
                      <wp:extent cx="190500" cy="171450"/>
                      <wp:effectExtent l="0" t="0" r="19050" b="1905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78F301" id="Rectangle 13" o:spid="_x0000_s1026" style="position:absolute;margin-left:265.75pt;margin-top:10pt;width:15pt;height:13.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"/>
                  </w:pict>
                </mc:Fallback>
              </mc:AlternateContent>
            </w:r>
            <w:r w:rsidRPr="00F720FB">
              <w:rPr>
                <w:rFonts w:ascii="Calibri Light" w:hAnsi="Calibri Light" w:cs="Arial"/>
                <w:b/>
                <w:bCs/>
                <w:noProof/>
                <w:color w:val="000000"/>
                <w:sz w:val="22"/>
                <w:szCs w:val="22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3E20F0C7" wp14:editId="048AEAD9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127000</wp:posOffset>
                      </wp:positionV>
                      <wp:extent cx="190500" cy="171450"/>
                      <wp:effectExtent l="0" t="0" r="19050" b="1905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7F89E6" id="Rectangle 12" o:spid="_x0000_s1026" style="position:absolute;margin-left:14.5pt;margin-top:10pt;width:15pt;height:13.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"/>
                  </w:pict>
                </mc:Fallback>
              </mc:AlternateContent>
            </w:r>
            <w:r w:rsidR="0058337D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)          </w:t>
            </w:r>
            <w:r w:rsidR="0058337D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 </w:t>
            </w:r>
            <w:r w:rsidR="0058337D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Thursday 5 &amp; Thursday 12 August</w:t>
            </w:r>
            <w:r w:rsidR="0058337D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                   </w:t>
            </w:r>
            <w:r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 </w:t>
            </w:r>
            <w:r w:rsidR="0058337D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        </w:t>
            </w:r>
            <w:r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8)            Thursday 11 &amp; Friday 12 November</w:t>
            </w:r>
          </w:p>
          <w:p w14:paraId="2F9A58BB" w14:textId="7CCD5CF2" w:rsidR="00640E20" w:rsidRPr="00640E20" w:rsidRDefault="00640E20" w:rsidP="00640E20">
            <w:pPr>
              <w:spacing w:before="180" w:after="0" w:line="240" w:lineRule="auto"/>
              <w:rPr>
                <w:rFonts w:ascii="Calibri Light" w:hAnsi="Calibri Light" w:cs="Arial"/>
                <w:bCs/>
                <w:color w:val="000000"/>
                <w:sz w:val="10"/>
                <w:szCs w:val="10"/>
              </w:rPr>
            </w:pPr>
          </w:p>
        </w:tc>
        <w:bookmarkStart w:id="0" w:name="_GoBack"/>
        <w:bookmarkEnd w:id="0"/>
      </w:tr>
      <w:tr w:rsidR="00B62D8A" w:rsidRPr="003C5326" w14:paraId="4352BA46" w14:textId="77777777" w:rsidTr="00F720FB">
        <w:trPr>
          <w:trHeight w:val="531"/>
        </w:trPr>
        <w:tc>
          <w:tcPr>
            <w:tcW w:w="5000" w:type="pct"/>
            <w:gridSpan w:val="5"/>
            <w:shd w:val="clear" w:color="auto" w:fill="auto"/>
          </w:tcPr>
          <w:p w14:paraId="059514FC" w14:textId="121830F2" w:rsidR="00B62D8A" w:rsidRPr="00F720FB" w:rsidRDefault="00B62D8A" w:rsidP="007E2625">
            <w:pPr>
              <w:spacing w:before="180" w:after="0" w:line="240" w:lineRule="auto"/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</w:pPr>
            <w:r w:rsidRPr="00F720FB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Name:</w:t>
            </w:r>
            <w:r w:rsidR="0058337D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  </w:t>
            </w:r>
          </w:p>
        </w:tc>
      </w:tr>
      <w:tr w:rsidR="00B62D8A" w:rsidRPr="003C5326" w14:paraId="1E96AFAE" w14:textId="77777777" w:rsidTr="00F720FB">
        <w:trPr>
          <w:trHeight w:val="531"/>
        </w:trPr>
        <w:tc>
          <w:tcPr>
            <w:tcW w:w="5000" w:type="pct"/>
            <w:gridSpan w:val="5"/>
            <w:shd w:val="clear" w:color="auto" w:fill="auto"/>
          </w:tcPr>
          <w:p w14:paraId="57C0E825" w14:textId="77777777" w:rsidR="00B62D8A" w:rsidRPr="00F720FB" w:rsidRDefault="00B62D8A" w:rsidP="007E2625">
            <w:pPr>
              <w:spacing w:before="180" w:after="0" w:line="240" w:lineRule="auto"/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</w:pPr>
            <w:r w:rsidRPr="00F720FB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Address:</w:t>
            </w:r>
          </w:p>
        </w:tc>
      </w:tr>
      <w:tr w:rsidR="00A00D29" w:rsidRPr="003C5326" w14:paraId="1C5E0454" w14:textId="77777777" w:rsidTr="00F720FB">
        <w:trPr>
          <w:trHeight w:val="531"/>
        </w:trPr>
        <w:tc>
          <w:tcPr>
            <w:tcW w:w="1666" w:type="pct"/>
            <w:shd w:val="clear" w:color="auto" w:fill="auto"/>
          </w:tcPr>
          <w:p w14:paraId="13683C17" w14:textId="4BF5DB2E" w:rsidR="00A00D29" w:rsidRPr="003C5326" w:rsidRDefault="00A00D29" w:rsidP="007E2625">
            <w:pPr>
              <w:spacing w:before="180" w:after="0" w:line="240" w:lineRule="auto"/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</w:pPr>
            <w:r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Suburb:</w:t>
            </w:r>
          </w:p>
        </w:tc>
        <w:tc>
          <w:tcPr>
            <w:tcW w:w="1667" w:type="pct"/>
            <w:gridSpan w:val="2"/>
            <w:shd w:val="clear" w:color="auto" w:fill="auto"/>
          </w:tcPr>
          <w:p w14:paraId="20D5FA73" w14:textId="31E63F8A" w:rsidR="00A00D29" w:rsidRPr="003C5326" w:rsidRDefault="00A00D29" w:rsidP="007E2625">
            <w:pPr>
              <w:spacing w:before="180" w:after="0" w:line="240" w:lineRule="auto"/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</w:pPr>
            <w:r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Country:</w:t>
            </w:r>
          </w:p>
        </w:tc>
        <w:tc>
          <w:tcPr>
            <w:tcW w:w="1667" w:type="pct"/>
            <w:gridSpan w:val="2"/>
            <w:shd w:val="clear" w:color="auto" w:fill="auto"/>
          </w:tcPr>
          <w:p w14:paraId="53C3DF65" w14:textId="69206414" w:rsidR="00A00D29" w:rsidRPr="003C5326" w:rsidRDefault="00A00D29" w:rsidP="007E2625">
            <w:pPr>
              <w:spacing w:before="180" w:after="0" w:line="240" w:lineRule="auto"/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</w:pPr>
            <w:r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Post code: </w:t>
            </w:r>
          </w:p>
        </w:tc>
      </w:tr>
      <w:tr w:rsidR="00977AE6" w:rsidRPr="003C5326" w14:paraId="3D8809A4" w14:textId="77777777" w:rsidTr="00F720FB">
        <w:trPr>
          <w:trHeight w:val="531"/>
        </w:trPr>
        <w:tc>
          <w:tcPr>
            <w:tcW w:w="2500" w:type="pct"/>
            <w:gridSpan w:val="2"/>
            <w:shd w:val="clear" w:color="auto" w:fill="auto"/>
          </w:tcPr>
          <w:p w14:paraId="1EF2EA20" w14:textId="680C7DCD" w:rsidR="00977AE6" w:rsidRPr="00F720FB" w:rsidRDefault="00977AE6" w:rsidP="000F6C2B">
            <w:pPr>
              <w:spacing w:before="180" w:after="0" w:line="240" w:lineRule="auto"/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</w:pPr>
            <w:r w:rsidRPr="00F720FB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Email:</w:t>
            </w:r>
          </w:p>
        </w:tc>
        <w:tc>
          <w:tcPr>
            <w:tcW w:w="2500" w:type="pct"/>
            <w:gridSpan w:val="3"/>
            <w:shd w:val="clear" w:color="auto" w:fill="auto"/>
          </w:tcPr>
          <w:p w14:paraId="53B0B7CD" w14:textId="424319CF" w:rsidR="00977AE6" w:rsidRPr="00F720FB" w:rsidRDefault="00977AE6" w:rsidP="000F6C2B">
            <w:pPr>
              <w:spacing w:before="180" w:after="0" w:line="240" w:lineRule="auto"/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</w:pPr>
            <w:r w:rsidRPr="00F720FB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Mobile:</w:t>
            </w:r>
          </w:p>
        </w:tc>
      </w:tr>
      <w:tr w:rsidR="00977AE6" w:rsidRPr="003C5326" w14:paraId="1894F267" w14:textId="77777777" w:rsidTr="00F720FB">
        <w:trPr>
          <w:trHeight w:val="531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99FEA" w14:textId="25DC0C2A" w:rsidR="00977AE6" w:rsidRPr="00F720FB" w:rsidRDefault="00977AE6" w:rsidP="007E2625">
            <w:pPr>
              <w:spacing w:before="180" w:after="0" w:line="240" w:lineRule="auto"/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</w:pPr>
            <w:r w:rsidRPr="00F720FB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Employer/Department:</w:t>
            </w:r>
          </w:p>
        </w:tc>
        <w:tc>
          <w:tcPr>
            <w:tcW w:w="2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61EB6" w14:textId="5E79A5E8" w:rsidR="00977AE6" w:rsidRPr="00F720FB" w:rsidRDefault="00A00D29" w:rsidP="007E2625">
            <w:pPr>
              <w:spacing w:before="180" w:after="0" w:line="240" w:lineRule="auto"/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</w:pPr>
            <w:r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Position</w:t>
            </w:r>
            <w:r w:rsidR="00977AE6" w:rsidRPr="00F720FB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A00D29" w:rsidRPr="003C5326" w14:paraId="75EDE4BD" w14:textId="77777777" w:rsidTr="00F720FB">
        <w:trPr>
          <w:trHeight w:val="407"/>
        </w:trPr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3CBCA" w14:textId="77777777" w:rsidR="00A00D29" w:rsidRDefault="00A00D29" w:rsidP="007E2625">
            <w:pPr>
              <w:spacing w:before="180" w:after="0" w:line="240" w:lineRule="auto"/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</w:pPr>
          </w:p>
        </w:tc>
      </w:tr>
      <w:tr w:rsidR="00B62D8A" w:rsidRPr="003C5326" w14:paraId="6E6BA9EF" w14:textId="77777777" w:rsidTr="00F720FB">
        <w:trPr>
          <w:trHeight w:val="71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A181B" w14:textId="5AC8EAFB" w:rsidR="00B62D8A" w:rsidRPr="00F720FB" w:rsidRDefault="003C5326" w:rsidP="00C35FE7">
            <w:pPr>
              <w:spacing w:before="180" w:after="0" w:line="240" w:lineRule="auto"/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</w:pPr>
            <w:r w:rsidRPr="00F720FB">
              <w:rPr>
                <w:rFonts w:ascii="Calibri Light" w:hAnsi="Calibri Light" w:cs="Arial"/>
                <w:b/>
                <w:bCs/>
                <w:noProof/>
                <w:color w:val="000000"/>
                <w:sz w:val="22"/>
                <w:szCs w:val="22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666AD47F" wp14:editId="1E2EC4CB">
                      <wp:simplePos x="0" y="0"/>
                      <wp:positionH relativeFrom="column">
                        <wp:posOffset>727075</wp:posOffset>
                      </wp:positionH>
                      <wp:positionV relativeFrom="paragraph">
                        <wp:posOffset>121285</wp:posOffset>
                      </wp:positionV>
                      <wp:extent cx="190500" cy="171450"/>
                      <wp:effectExtent l="0" t="0" r="19050" b="19050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C3A017" id="Rectangle 10" o:spid="_x0000_s1026" style="position:absolute;margin-left:57.25pt;margin-top:9.55pt;width:15pt;height:13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1DzIAIAAD0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"/>
                  </w:pict>
                </mc:Fallback>
              </mc:AlternateContent>
            </w:r>
            <w:r w:rsidRPr="00F720FB">
              <w:rPr>
                <w:rFonts w:ascii="Calibri Light" w:hAnsi="Calibri Light" w:cs="Arial"/>
                <w:b/>
                <w:bCs/>
                <w:color w:val="000000"/>
                <w:sz w:val="22"/>
                <w:szCs w:val="22"/>
              </w:rPr>
              <w:t>Course Fee</w:t>
            </w:r>
            <w:r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:          </w:t>
            </w:r>
            <w:r w:rsidR="00767098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$95</w:t>
            </w:r>
            <w:r w:rsidRPr="00F720FB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0 </w:t>
            </w:r>
            <w:r w:rsidR="00C35FE7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per person</w:t>
            </w:r>
            <w:r w:rsidR="00E55CDF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 </w:t>
            </w:r>
            <w:r w:rsidR="006676AE">
              <w:rPr>
                <w:rFonts w:ascii="Calibri Light" w:hAnsi="Calibri Light" w:cs="Arial"/>
                <w:bCs/>
                <w:color w:val="000000"/>
                <w:sz w:val="20"/>
                <w:szCs w:val="20"/>
              </w:rPr>
              <w:t>(GST inclusive</w:t>
            </w:r>
            <w:r w:rsidR="00E55CDF" w:rsidRPr="006676AE">
              <w:rPr>
                <w:rFonts w:ascii="Calibri Light" w:hAnsi="Calibri Light" w:cs="Arial"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2D666F" w:rsidRPr="003C5326" w14:paraId="56C3E94E" w14:textId="77777777" w:rsidTr="00F720FB">
        <w:trPr>
          <w:trHeight w:val="643"/>
        </w:trPr>
        <w:tc>
          <w:tcPr>
            <w:tcW w:w="5000" w:type="pct"/>
            <w:gridSpan w:val="5"/>
            <w:shd w:val="clear" w:color="auto" w:fill="FFFFFF"/>
            <w:vAlign w:val="center"/>
          </w:tcPr>
          <w:p w14:paraId="53B80C7D" w14:textId="666BA8B2" w:rsidR="001E1775" w:rsidRPr="00F720FB" w:rsidRDefault="003C5326">
            <w:pPr>
              <w:pStyle w:val="Heading2"/>
              <w:spacing w:before="120" w:after="0" w:line="240" w:lineRule="auto"/>
              <w:rPr>
                <w:rFonts w:ascii="Calibri Light" w:eastAsia="Times New Roman" w:hAnsi="Calibri Light"/>
                <w:b w:val="0"/>
                <w:caps w:val="0"/>
                <w:color w:val="404040"/>
                <w:sz w:val="22"/>
                <w:szCs w:val="22"/>
              </w:rPr>
            </w:pPr>
            <w:r w:rsidRPr="00F720FB">
              <w:rPr>
                <w:rFonts w:ascii="Calibri Light" w:hAnsi="Calibri Light"/>
                <w:b w:val="0"/>
                <w:bCs/>
                <w:noProof/>
                <w:color w:val="000000"/>
                <w:sz w:val="22"/>
                <w:szCs w:val="22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62EFCBF8" wp14:editId="11AE6F11">
                      <wp:simplePos x="0" y="0"/>
                      <wp:positionH relativeFrom="column">
                        <wp:posOffset>3378200</wp:posOffset>
                      </wp:positionH>
                      <wp:positionV relativeFrom="paragraph">
                        <wp:posOffset>64770</wp:posOffset>
                      </wp:positionV>
                      <wp:extent cx="190500" cy="171450"/>
                      <wp:effectExtent l="0" t="0" r="19050" b="1905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35556E" id="Rectangle 16" o:spid="_x0000_s1026" style="position:absolute;margin-left:266pt;margin-top:5.1pt;width:15pt;height:13.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"/>
                  </w:pict>
                </mc:Fallback>
              </mc:AlternateContent>
            </w:r>
            <w:r w:rsidRPr="00F720FB">
              <w:rPr>
                <w:rFonts w:ascii="Calibri Light" w:hAnsi="Calibri Light"/>
                <w:b w:val="0"/>
                <w:bCs/>
                <w:noProof/>
                <w:color w:val="000000"/>
                <w:sz w:val="22"/>
                <w:szCs w:val="22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2E2F01F8" wp14:editId="64255089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66675</wp:posOffset>
                      </wp:positionV>
                      <wp:extent cx="190500" cy="171450"/>
                      <wp:effectExtent l="0" t="0" r="19050" b="19050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2604C8" id="Rectangle 15" o:spid="_x0000_s1026" style="position:absolute;margin-left:168pt;margin-top:5.25pt;width:15pt;height:13.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"/>
                  </w:pict>
                </mc:Fallback>
              </mc:AlternateContent>
            </w:r>
            <w:r w:rsidRPr="00F720FB">
              <w:rPr>
                <w:rFonts w:ascii="Calibri Light" w:hAnsi="Calibri Light"/>
                <w:b w:val="0"/>
                <w:bCs/>
                <w:noProof/>
                <w:color w:val="000000"/>
                <w:sz w:val="22"/>
                <w:szCs w:val="22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7BB56B07" wp14:editId="68A3FA5D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70485</wp:posOffset>
                      </wp:positionV>
                      <wp:extent cx="190500" cy="171450"/>
                      <wp:effectExtent l="0" t="0" r="19050" b="19050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EEA4BF" id="Rectangle 14" o:spid="_x0000_s1026" style="position:absolute;margin-left:90.75pt;margin-top:5.55pt;width:15pt;height:13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"/>
                  </w:pict>
                </mc:Fallback>
              </mc:AlternateContent>
            </w:r>
            <w:r w:rsidR="001E1775" w:rsidRPr="00F720FB">
              <w:rPr>
                <w:rFonts w:ascii="Calibri Light" w:eastAsia="Times New Roman" w:hAnsi="Calibri Light"/>
                <w:b w:val="0"/>
                <w:caps w:val="0"/>
                <w:color w:val="404040"/>
                <w:sz w:val="22"/>
                <w:szCs w:val="22"/>
              </w:rPr>
              <w:t>Payment Method</w:t>
            </w:r>
            <w:r w:rsidRPr="00F720FB">
              <w:rPr>
                <w:rFonts w:ascii="Calibri Light" w:eastAsia="Times New Roman" w:hAnsi="Calibri Light"/>
                <w:caps w:val="0"/>
                <w:color w:val="404040"/>
                <w:sz w:val="22"/>
                <w:szCs w:val="22"/>
              </w:rPr>
              <w:t xml:space="preserve">:               </w:t>
            </w:r>
            <w:r w:rsidRPr="00F720FB">
              <w:rPr>
                <w:rFonts w:ascii="Calibri Light" w:eastAsia="Times New Roman" w:hAnsi="Calibri Light"/>
                <w:b w:val="0"/>
                <w:caps w:val="0"/>
                <w:color w:val="404040"/>
                <w:sz w:val="22"/>
                <w:szCs w:val="22"/>
              </w:rPr>
              <w:t>V</w:t>
            </w:r>
            <w:r>
              <w:rPr>
                <w:rFonts w:ascii="Calibri Light" w:eastAsia="Times New Roman" w:hAnsi="Calibri Light"/>
                <w:b w:val="0"/>
                <w:caps w:val="0"/>
                <w:color w:val="404040"/>
                <w:sz w:val="22"/>
                <w:szCs w:val="22"/>
              </w:rPr>
              <w:t xml:space="preserve">isa                       </w:t>
            </w:r>
            <w:r w:rsidRPr="00F720FB">
              <w:rPr>
                <w:rFonts w:ascii="Calibri Light" w:eastAsia="Times New Roman" w:hAnsi="Calibri Light"/>
                <w:b w:val="0"/>
                <w:caps w:val="0"/>
                <w:color w:val="404040"/>
                <w:sz w:val="22"/>
                <w:szCs w:val="22"/>
              </w:rPr>
              <w:t>MasterCard</w:t>
            </w:r>
            <w:r>
              <w:rPr>
                <w:rFonts w:ascii="Calibri Light" w:eastAsia="Times New Roman" w:hAnsi="Calibri Light"/>
                <w:b w:val="0"/>
                <w:caps w:val="0"/>
                <w:color w:val="404040"/>
                <w:sz w:val="22"/>
                <w:szCs w:val="22"/>
              </w:rPr>
              <w:t xml:space="preserve">                   Other</w:t>
            </w:r>
          </w:p>
        </w:tc>
      </w:tr>
      <w:tr w:rsidR="002D666F" w:rsidRPr="003C5326" w14:paraId="55C3D6D5" w14:textId="77777777" w:rsidTr="00F720FB">
        <w:trPr>
          <w:trHeight w:val="701"/>
        </w:trPr>
        <w:tc>
          <w:tcPr>
            <w:tcW w:w="5000" w:type="pct"/>
            <w:gridSpan w:val="5"/>
            <w:shd w:val="clear" w:color="auto" w:fill="auto"/>
          </w:tcPr>
          <w:p w14:paraId="16A1BC5C" w14:textId="77777777" w:rsidR="002D666F" w:rsidRPr="00F720FB" w:rsidRDefault="002D666F" w:rsidP="00364FB0">
            <w:pPr>
              <w:spacing w:before="180" w:after="0" w:line="240" w:lineRule="auto"/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</w:pPr>
            <w:r w:rsidRPr="00F720FB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 xml:space="preserve">Total Amount: </w:t>
            </w:r>
          </w:p>
        </w:tc>
      </w:tr>
      <w:tr w:rsidR="003C5326" w:rsidRPr="003C5326" w14:paraId="4E6A7AB1" w14:textId="77777777" w:rsidTr="00F720FB">
        <w:trPr>
          <w:trHeight w:val="709"/>
        </w:trPr>
        <w:tc>
          <w:tcPr>
            <w:tcW w:w="3615" w:type="pct"/>
            <w:gridSpan w:val="4"/>
            <w:shd w:val="clear" w:color="auto" w:fill="auto"/>
          </w:tcPr>
          <w:p w14:paraId="557A23B1" w14:textId="5EDF1B9C" w:rsidR="003C5326" w:rsidRPr="003C5326" w:rsidRDefault="003C5326" w:rsidP="003C5326">
            <w:pPr>
              <w:spacing w:before="180" w:after="0" w:line="240" w:lineRule="auto"/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</w:pPr>
            <w:r w:rsidRPr="003175EC">
              <w:rPr>
                <w:rFonts w:ascii="Calibri Light" w:hAnsi="Calibri Light" w:cs="Arial"/>
                <w:bCs/>
                <w:iCs/>
                <w:color w:val="000000"/>
                <w:sz w:val="22"/>
                <w:szCs w:val="22"/>
              </w:rPr>
              <w:t>Credit Car</w:t>
            </w:r>
            <w:r>
              <w:rPr>
                <w:rFonts w:ascii="Calibri Light" w:hAnsi="Calibri Light" w:cs="Arial"/>
                <w:bCs/>
                <w:iCs/>
                <w:color w:val="000000"/>
                <w:sz w:val="22"/>
                <w:szCs w:val="22"/>
              </w:rPr>
              <w:t>d</w:t>
            </w:r>
            <w:r w:rsidRPr="003175EC">
              <w:rPr>
                <w:rFonts w:ascii="Calibri Light" w:hAnsi="Calibri Light" w:cs="Arial"/>
                <w:bCs/>
                <w:iCs/>
                <w:color w:val="000000"/>
                <w:sz w:val="22"/>
                <w:szCs w:val="22"/>
              </w:rPr>
              <w:t xml:space="preserve"> Number:</w:t>
            </w:r>
            <w:r>
              <w:rPr>
                <w:rFonts w:ascii="Calibri Light" w:hAnsi="Calibri Light" w:cs="Arial"/>
                <w:bCs/>
                <w:iCs/>
                <w:color w:val="000000"/>
                <w:sz w:val="22"/>
                <w:szCs w:val="22"/>
              </w:rPr>
              <w:t xml:space="preserve">   </w:t>
            </w:r>
            <w:r w:rsidRPr="00F720FB">
              <w:rPr>
                <w:rFonts w:ascii="Calibri Light" w:hAnsi="Calibri Light" w:cs="Arial"/>
                <w:color w:val="000000"/>
                <w:sz w:val="28"/>
                <w:szCs w:val="28"/>
              </w:rPr>
              <w:t>_  _  _  _     _  _  _  _     _  _  _  _     _  _  _  _</w:t>
            </w:r>
          </w:p>
        </w:tc>
        <w:tc>
          <w:tcPr>
            <w:tcW w:w="1385" w:type="pct"/>
            <w:shd w:val="clear" w:color="auto" w:fill="auto"/>
          </w:tcPr>
          <w:p w14:paraId="64027C61" w14:textId="5D9C2F31" w:rsidR="003C5326" w:rsidRPr="003C5326" w:rsidRDefault="003C5326" w:rsidP="003C5326">
            <w:pPr>
              <w:spacing w:before="180" w:after="0" w:line="240" w:lineRule="auto"/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</w:pPr>
            <w:r w:rsidRPr="003175EC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Expiry Date:</w:t>
            </w:r>
          </w:p>
        </w:tc>
      </w:tr>
      <w:tr w:rsidR="003C5326" w:rsidRPr="003C5326" w14:paraId="5B9C571A" w14:textId="77777777" w:rsidTr="00F720FB">
        <w:trPr>
          <w:trHeight w:val="731"/>
        </w:trPr>
        <w:tc>
          <w:tcPr>
            <w:tcW w:w="2500" w:type="pct"/>
            <w:gridSpan w:val="2"/>
            <w:shd w:val="clear" w:color="auto" w:fill="auto"/>
            <w:vAlign w:val="center"/>
          </w:tcPr>
          <w:p w14:paraId="55835F43" w14:textId="510EE0A2" w:rsidR="003C5326" w:rsidRPr="003C5326" w:rsidDel="003C5326" w:rsidRDefault="003C5326">
            <w:pPr>
              <w:tabs>
                <w:tab w:val="left" w:pos="1821"/>
                <w:tab w:val="left" w:pos="2813"/>
                <w:tab w:val="left" w:pos="4231"/>
              </w:tabs>
              <w:spacing w:before="120" w:after="0" w:line="240" w:lineRule="auto"/>
              <w:ind w:right="-115"/>
              <w:rPr>
                <w:rFonts w:ascii="Calibri Light" w:hAnsi="Calibri Light" w:cs="Arial"/>
                <w:bCs/>
                <w:i/>
                <w:iCs/>
                <w:color w:val="000000"/>
                <w:sz w:val="22"/>
                <w:szCs w:val="22"/>
              </w:rPr>
            </w:pPr>
            <w:r w:rsidRPr="003175EC">
              <w:rPr>
                <w:rFonts w:ascii="Calibri Light" w:hAnsi="Calibri Light" w:cs="Arial"/>
                <w:bCs/>
                <w:color w:val="000000"/>
                <w:sz w:val="22"/>
                <w:szCs w:val="22"/>
              </w:rPr>
              <w:t>Cardholder Name:</w:t>
            </w: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3AF81DCF" w14:textId="42CC8410" w:rsidR="003C5326" w:rsidRPr="00F720FB" w:rsidRDefault="003C5326">
            <w:pPr>
              <w:tabs>
                <w:tab w:val="left" w:pos="1679"/>
                <w:tab w:val="left" w:pos="3097"/>
                <w:tab w:val="left" w:pos="4373"/>
              </w:tabs>
              <w:spacing w:after="120" w:line="240" w:lineRule="auto"/>
              <w:ind w:right="-215"/>
              <w:rPr>
                <w:rFonts w:ascii="Calibri Light" w:hAnsi="Calibri Light" w:cs="Arial"/>
                <w:color w:val="000000"/>
                <w:sz w:val="22"/>
                <w:szCs w:val="22"/>
              </w:rPr>
            </w:pPr>
            <w:r>
              <w:rPr>
                <w:rFonts w:ascii="Calibri Light" w:hAnsi="Calibri Light" w:cs="Arial"/>
                <w:color w:val="000000"/>
                <w:sz w:val="22"/>
                <w:szCs w:val="22"/>
              </w:rPr>
              <w:t>Signature:</w:t>
            </w:r>
          </w:p>
        </w:tc>
      </w:tr>
    </w:tbl>
    <w:p w14:paraId="0F81AE51" w14:textId="77777777" w:rsidR="00B52EF1" w:rsidRPr="00FE1CBC" w:rsidRDefault="00B52EF1" w:rsidP="00B52EF1">
      <w:pPr>
        <w:spacing w:after="0" w:line="240" w:lineRule="auto"/>
        <w:jc w:val="center"/>
        <w:rPr>
          <w:rFonts w:ascii="Calibri Light" w:hAnsi="Calibri Light" w:cs="Arial"/>
          <w:b/>
          <w:bCs/>
          <w:color w:val="000000"/>
          <w:szCs w:val="18"/>
        </w:rPr>
      </w:pPr>
    </w:p>
    <w:p w14:paraId="7D09239A" w14:textId="38AE1D2E" w:rsidR="001C6F94" w:rsidRPr="00F720FB" w:rsidRDefault="001C6F94" w:rsidP="00B52EF1">
      <w:pPr>
        <w:spacing w:after="0" w:line="240" w:lineRule="auto"/>
        <w:jc w:val="center"/>
        <w:rPr>
          <w:rFonts w:ascii="Calibri Light" w:hAnsi="Calibri Light" w:cs="Arial"/>
          <w:b/>
          <w:bCs/>
          <w:color w:val="000000"/>
          <w:sz w:val="22"/>
          <w:szCs w:val="22"/>
        </w:rPr>
      </w:pPr>
      <w:r w:rsidRPr="00F720FB">
        <w:rPr>
          <w:rFonts w:ascii="Calibri Light" w:hAnsi="Calibri Light" w:cs="Arial"/>
          <w:b/>
          <w:bCs/>
          <w:color w:val="000000"/>
          <w:sz w:val="22"/>
          <w:szCs w:val="22"/>
        </w:rPr>
        <w:t>Forward with payment to:</w:t>
      </w:r>
    </w:p>
    <w:p w14:paraId="148B0049" w14:textId="77777777" w:rsidR="0041491D" w:rsidRPr="00F720FB" w:rsidRDefault="0041491D" w:rsidP="00B52EF1">
      <w:pPr>
        <w:spacing w:after="0" w:line="240" w:lineRule="auto"/>
        <w:jc w:val="center"/>
        <w:rPr>
          <w:rFonts w:ascii="Calibri Light" w:hAnsi="Calibri Light" w:cs="Arial"/>
          <w:b/>
          <w:bCs/>
          <w:color w:val="000000"/>
          <w:sz w:val="10"/>
          <w:szCs w:val="10"/>
        </w:rPr>
      </w:pPr>
    </w:p>
    <w:p w14:paraId="70FB6C11" w14:textId="3AF33227" w:rsidR="0041491D" w:rsidRDefault="001C6F94">
      <w:pPr>
        <w:spacing w:after="0" w:line="240" w:lineRule="auto"/>
        <w:jc w:val="center"/>
        <w:rPr>
          <w:rFonts w:ascii="Calibri Light" w:hAnsi="Calibri Light" w:cs="Arial"/>
          <w:bCs/>
          <w:color w:val="000000"/>
          <w:sz w:val="22"/>
          <w:szCs w:val="22"/>
        </w:rPr>
      </w:pPr>
      <w:r w:rsidRPr="00F720FB">
        <w:rPr>
          <w:rFonts w:ascii="Calibri Light" w:hAnsi="Calibri Light" w:cs="Arial"/>
          <w:bCs/>
          <w:color w:val="000000"/>
          <w:sz w:val="22"/>
          <w:szCs w:val="22"/>
        </w:rPr>
        <w:t>Barwon Health</w:t>
      </w:r>
      <w:r w:rsidR="0041491D" w:rsidRPr="00F720FB">
        <w:rPr>
          <w:rFonts w:ascii="Calibri Light" w:hAnsi="Calibri Light" w:cs="Arial"/>
          <w:bCs/>
          <w:color w:val="000000"/>
          <w:sz w:val="22"/>
          <w:szCs w:val="22"/>
        </w:rPr>
        <w:t xml:space="preserve"> </w:t>
      </w:r>
      <w:r w:rsidR="0041491D">
        <w:rPr>
          <w:rFonts w:ascii="Calibri Light" w:hAnsi="Calibri Light" w:cs="Arial"/>
          <w:bCs/>
          <w:color w:val="000000"/>
          <w:sz w:val="22"/>
          <w:szCs w:val="22"/>
        </w:rPr>
        <w:t xml:space="preserve">- </w:t>
      </w:r>
      <w:r w:rsidR="00BB2AE9" w:rsidRPr="00F720FB">
        <w:rPr>
          <w:rFonts w:ascii="Calibri Light" w:hAnsi="Calibri Light" w:cs="Arial"/>
          <w:bCs/>
          <w:color w:val="000000"/>
          <w:sz w:val="22"/>
          <w:szCs w:val="22"/>
        </w:rPr>
        <w:t>Clinical</w:t>
      </w:r>
      <w:r w:rsidRPr="00F720FB">
        <w:rPr>
          <w:rFonts w:ascii="Calibri Light" w:hAnsi="Calibri Light" w:cs="Arial"/>
          <w:bCs/>
          <w:color w:val="000000"/>
          <w:sz w:val="22"/>
          <w:szCs w:val="22"/>
        </w:rPr>
        <w:t xml:space="preserve"> Education &amp; Training</w:t>
      </w:r>
      <w:r w:rsidR="0041491D" w:rsidRPr="00F720FB">
        <w:rPr>
          <w:rFonts w:ascii="Calibri Light" w:hAnsi="Calibri Light" w:cs="Arial"/>
          <w:bCs/>
          <w:color w:val="000000"/>
          <w:sz w:val="22"/>
          <w:szCs w:val="22"/>
        </w:rPr>
        <w:t xml:space="preserve"> </w:t>
      </w:r>
    </w:p>
    <w:p w14:paraId="3729C16C" w14:textId="5B03202E" w:rsidR="001C6F94" w:rsidRPr="00F720FB" w:rsidRDefault="0041491D">
      <w:pPr>
        <w:spacing w:after="0" w:line="240" w:lineRule="auto"/>
        <w:jc w:val="center"/>
        <w:rPr>
          <w:rFonts w:ascii="Calibri Light" w:hAnsi="Calibri Light" w:cs="Arial"/>
          <w:bCs/>
          <w:color w:val="000000"/>
          <w:sz w:val="22"/>
          <w:szCs w:val="22"/>
        </w:rPr>
      </w:pPr>
      <w:r>
        <w:rPr>
          <w:rFonts w:ascii="Calibri Light" w:hAnsi="Calibri Light" w:cs="Arial"/>
          <w:bCs/>
          <w:color w:val="000000"/>
          <w:sz w:val="22"/>
          <w:szCs w:val="22"/>
        </w:rPr>
        <w:t>P</w:t>
      </w:r>
      <w:r w:rsidR="001C6F94" w:rsidRPr="00F720FB">
        <w:rPr>
          <w:rFonts w:ascii="Calibri Light" w:hAnsi="Calibri Light" w:cs="Arial"/>
          <w:bCs/>
          <w:color w:val="000000"/>
          <w:sz w:val="22"/>
          <w:szCs w:val="22"/>
        </w:rPr>
        <w:t>O Box 281</w:t>
      </w:r>
      <w:r w:rsidR="003059D1" w:rsidRPr="00F720FB">
        <w:rPr>
          <w:rFonts w:ascii="Calibri Light" w:hAnsi="Calibri Light" w:cs="Arial"/>
          <w:bCs/>
          <w:color w:val="000000"/>
          <w:sz w:val="22"/>
          <w:szCs w:val="22"/>
        </w:rPr>
        <w:t xml:space="preserve"> GEELONG</w:t>
      </w:r>
      <w:r w:rsidR="001C6F94" w:rsidRPr="00F720FB">
        <w:rPr>
          <w:rFonts w:ascii="Calibri Light" w:hAnsi="Calibri Light" w:cs="Arial"/>
          <w:bCs/>
          <w:color w:val="000000"/>
          <w:sz w:val="22"/>
          <w:szCs w:val="22"/>
        </w:rPr>
        <w:t xml:space="preserve"> VIC 3220</w:t>
      </w:r>
    </w:p>
    <w:p w14:paraId="57EE1AFC" w14:textId="77777777" w:rsidR="00DA0D89" w:rsidRPr="00F720FB" w:rsidRDefault="00DA0D89" w:rsidP="001C6F94">
      <w:pPr>
        <w:spacing w:after="0" w:line="240" w:lineRule="auto"/>
        <w:jc w:val="center"/>
        <w:rPr>
          <w:rFonts w:ascii="Calibri Light" w:hAnsi="Calibri Light" w:cs="Arial"/>
          <w:bCs/>
          <w:color w:val="000000"/>
          <w:sz w:val="10"/>
          <w:szCs w:val="10"/>
        </w:rPr>
      </w:pPr>
    </w:p>
    <w:p w14:paraId="648E0BB6" w14:textId="77777777" w:rsidR="001C6F94" w:rsidRPr="00F720FB" w:rsidRDefault="003059D1" w:rsidP="001C6F94">
      <w:pPr>
        <w:spacing w:after="0" w:line="240" w:lineRule="auto"/>
        <w:jc w:val="center"/>
        <w:rPr>
          <w:rFonts w:ascii="Calibri Light" w:hAnsi="Calibri Light" w:cs="Arial"/>
          <w:bCs/>
          <w:color w:val="000000"/>
          <w:sz w:val="22"/>
          <w:szCs w:val="22"/>
        </w:rPr>
      </w:pPr>
      <w:r w:rsidRPr="00F720FB">
        <w:rPr>
          <w:rFonts w:ascii="Calibri Light" w:hAnsi="Calibri Light" w:cs="Arial"/>
          <w:bCs/>
          <w:color w:val="000000"/>
          <w:sz w:val="22"/>
          <w:szCs w:val="22"/>
        </w:rPr>
        <w:t>Email:</w:t>
      </w:r>
      <w:r w:rsidR="008224CC" w:rsidRPr="00F720FB">
        <w:rPr>
          <w:rFonts w:ascii="Calibri Light" w:hAnsi="Calibri Light" w:cs="Arial"/>
          <w:bCs/>
          <w:color w:val="000000"/>
          <w:sz w:val="22"/>
          <w:szCs w:val="22"/>
        </w:rPr>
        <w:t xml:space="preserve"> </w:t>
      </w:r>
      <w:hyperlink r:id="rId8" w:history="1">
        <w:r w:rsidR="00D45DE3" w:rsidRPr="00F720FB">
          <w:rPr>
            <w:rStyle w:val="Hyperlink"/>
            <w:rFonts w:ascii="Calibri Light" w:hAnsi="Calibri Light" w:cs="Arial"/>
            <w:bCs/>
            <w:sz w:val="22"/>
            <w:szCs w:val="22"/>
          </w:rPr>
          <w:t>educationtrainingenquiries@barwonhealth.org.au</w:t>
        </w:r>
      </w:hyperlink>
      <w:r w:rsidRPr="00F720FB">
        <w:rPr>
          <w:rFonts w:ascii="Calibri Light" w:hAnsi="Calibri Light" w:cs="Arial"/>
          <w:bCs/>
          <w:color w:val="000000"/>
          <w:sz w:val="22"/>
          <w:szCs w:val="22"/>
        </w:rPr>
        <w:t xml:space="preserve"> Fax: (03) 421</w:t>
      </w:r>
      <w:r w:rsidR="001C6F94" w:rsidRPr="00F720FB">
        <w:rPr>
          <w:rFonts w:ascii="Calibri Light" w:hAnsi="Calibri Light" w:cs="Arial"/>
          <w:bCs/>
          <w:color w:val="000000"/>
          <w:sz w:val="22"/>
          <w:szCs w:val="22"/>
        </w:rPr>
        <w:t>5</w:t>
      </w:r>
      <w:r w:rsidRPr="00F720FB">
        <w:rPr>
          <w:rFonts w:ascii="Calibri Light" w:hAnsi="Calibri Light" w:cs="Arial"/>
          <w:bCs/>
          <w:color w:val="000000"/>
          <w:sz w:val="22"/>
          <w:szCs w:val="22"/>
        </w:rPr>
        <w:t xml:space="preserve"> </w:t>
      </w:r>
      <w:r w:rsidR="001C6F94" w:rsidRPr="00F720FB">
        <w:rPr>
          <w:rFonts w:ascii="Calibri Light" w:hAnsi="Calibri Light" w:cs="Arial"/>
          <w:bCs/>
          <w:color w:val="000000"/>
          <w:sz w:val="22"/>
          <w:szCs w:val="22"/>
        </w:rPr>
        <w:t>3489</w:t>
      </w:r>
    </w:p>
    <w:sectPr w:rsidR="001C6F94" w:rsidRPr="00F720FB" w:rsidSect="001661FD">
      <w:footerReference w:type="default" r:id="rId9"/>
      <w:headerReference w:type="first" r:id="rId10"/>
      <w:footerReference w:type="first" r:id="rId11"/>
      <w:type w:val="continuous"/>
      <w:pgSz w:w="11899" w:h="16838" w:code="9"/>
      <w:pgMar w:top="851" w:right="851" w:bottom="851" w:left="851" w:header="0" w:footer="0" w:gutter="0"/>
      <w:cols w:sep="1"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B63B0B" w14:textId="77777777" w:rsidR="009E7045" w:rsidRDefault="009E7045">
      <w:pPr>
        <w:spacing w:line="240" w:lineRule="auto"/>
      </w:pPr>
      <w:r>
        <w:separator/>
      </w:r>
    </w:p>
  </w:endnote>
  <w:endnote w:type="continuationSeparator" w:id="0">
    <w:p w14:paraId="5FE02592" w14:textId="77777777" w:rsidR="009E7045" w:rsidRDefault="009E70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-Roman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4A2B7" w14:textId="77777777" w:rsidR="00821B92" w:rsidRDefault="00821B92" w:rsidP="00F04953">
    <w:pPr>
      <w:pStyle w:val="Footer"/>
      <w:ind w:left="-1134" w:right="-11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BBA15" w14:textId="6F0A2B15" w:rsidR="00821B92" w:rsidRPr="002C2DB8" w:rsidRDefault="007A7EDE" w:rsidP="002C2DB8">
    <w:pPr>
      <w:pStyle w:val="Footer"/>
      <w:ind w:left="-1134" w:right="-1134"/>
    </w:pPr>
    <w:r>
      <w:rPr>
        <w:noProof/>
        <w:lang w:eastAsia="en-AU"/>
      </w:rPr>
      <w:drawing>
        <wp:anchor distT="0" distB="0" distL="114300" distR="114300" simplePos="0" relativeHeight="251658752" behindDoc="1" locked="0" layoutInCell="1" allowOverlap="1" wp14:anchorId="7F94D650" wp14:editId="7DE5AC26">
          <wp:simplePos x="0" y="0"/>
          <wp:positionH relativeFrom="page">
            <wp:posOffset>0</wp:posOffset>
          </wp:positionH>
          <wp:positionV relativeFrom="page">
            <wp:posOffset>9304655</wp:posOffset>
          </wp:positionV>
          <wp:extent cx="7603490" cy="1378585"/>
          <wp:effectExtent l="0" t="0" r="0" b="0"/>
          <wp:wrapNone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3490" cy="1378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A7334F" w14:textId="77777777" w:rsidR="009E7045" w:rsidRDefault="009E7045">
      <w:pPr>
        <w:spacing w:line="240" w:lineRule="auto"/>
      </w:pPr>
      <w:r>
        <w:separator/>
      </w:r>
    </w:p>
  </w:footnote>
  <w:footnote w:type="continuationSeparator" w:id="0">
    <w:p w14:paraId="5B51AB7F" w14:textId="77777777" w:rsidR="009E7045" w:rsidRDefault="009E70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CA7FE" w14:textId="4C1298F3" w:rsidR="00821B92" w:rsidRPr="002C2DB8" w:rsidRDefault="007A7EDE" w:rsidP="00D85106">
    <w:pPr>
      <w:pStyle w:val="Header"/>
      <w:ind w:left="-1134" w:firstLine="534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990F6F1" wp14:editId="3BE7F0ED">
              <wp:simplePos x="0" y="0"/>
              <wp:positionH relativeFrom="column">
                <wp:posOffset>-180975</wp:posOffset>
              </wp:positionH>
              <wp:positionV relativeFrom="paragraph">
                <wp:posOffset>346075</wp:posOffset>
              </wp:positionV>
              <wp:extent cx="4743450" cy="647700"/>
              <wp:effectExtent l="0" t="3175" r="254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43450" cy="647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EADA2" w14:textId="77777777" w:rsidR="00821B92" w:rsidRPr="00FE1CBC" w:rsidRDefault="004C3267" w:rsidP="00CB406D">
                          <w:pPr>
                            <w:pStyle w:val="Heading1"/>
                            <w:rPr>
                              <w:rFonts w:ascii="Calibri Light" w:hAnsi="Calibri Light"/>
                              <w:color w:val="FFFFFF"/>
                              <w:sz w:val="48"/>
                              <w:szCs w:val="36"/>
                            </w:rPr>
                          </w:pPr>
                          <w:r w:rsidRPr="00FE1CBC">
                            <w:rPr>
                              <w:rFonts w:ascii="Calibri Light" w:hAnsi="Calibri Light"/>
                              <w:color w:val="FFFFFF"/>
                              <w:sz w:val="48"/>
                              <w:szCs w:val="36"/>
                            </w:rPr>
                            <w:t>Clinical</w:t>
                          </w:r>
                          <w:r w:rsidR="00821B92" w:rsidRPr="00FE1CBC">
                            <w:rPr>
                              <w:rFonts w:ascii="Calibri Light" w:hAnsi="Calibri Light"/>
                              <w:color w:val="FFFFFF"/>
                              <w:sz w:val="48"/>
                              <w:szCs w:val="36"/>
                            </w:rPr>
                            <w:t xml:space="preserve"> Education &amp; Training</w:t>
                          </w:r>
                        </w:p>
                        <w:p w14:paraId="5E87C8FC" w14:textId="77777777" w:rsidR="00821B92" w:rsidRDefault="00821B9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90F6F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-14.25pt;margin-top:27.25pt;width:373.5pt;height:5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" filled="f" stroked="f">
              <v:textbox>
                <w:txbxContent>
                  <w:p w14:paraId="0BEEADA2" w14:textId="77777777" w:rsidR="00821B92" w:rsidRPr="00FE1CBC" w:rsidRDefault="004C3267" w:rsidP="00CB406D">
                    <w:pPr>
                      <w:pStyle w:val="Heading1"/>
                      <w:rPr>
                        <w:rFonts w:ascii="Calibri Light" w:hAnsi="Calibri Light"/>
                        <w:color w:val="FFFFFF"/>
                        <w:sz w:val="48"/>
                        <w:szCs w:val="36"/>
                      </w:rPr>
                    </w:pPr>
                    <w:r w:rsidRPr="00FE1CBC">
                      <w:rPr>
                        <w:rFonts w:ascii="Calibri Light" w:hAnsi="Calibri Light"/>
                        <w:color w:val="FFFFFF"/>
                        <w:sz w:val="48"/>
                        <w:szCs w:val="36"/>
                      </w:rPr>
                      <w:t>Clinical</w:t>
                    </w:r>
                    <w:r w:rsidR="00821B92" w:rsidRPr="00FE1CBC">
                      <w:rPr>
                        <w:rFonts w:ascii="Calibri Light" w:hAnsi="Calibri Light"/>
                        <w:color w:val="FFFFFF"/>
                        <w:sz w:val="48"/>
                        <w:szCs w:val="36"/>
                      </w:rPr>
                      <w:t xml:space="preserve"> Education &amp; Training</w:t>
                    </w:r>
                  </w:p>
                  <w:p w14:paraId="5E87C8FC" w14:textId="77777777" w:rsidR="00821B92" w:rsidRDefault="00821B92"/>
                </w:txbxContent>
              </v:textbox>
            </v:shape>
          </w:pict>
        </mc:Fallback>
      </mc:AlternateContent>
    </w:r>
    <w:r>
      <w:rPr>
        <w:noProof/>
        <w:lang w:eastAsia="en-AU"/>
      </w:rPr>
      <w:drawing>
        <wp:anchor distT="0" distB="0" distL="114300" distR="114300" simplePos="0" relativeHeight="251657728" behindDoc="1" locked="0" layoutInCell="1" allowOverlap="1" wp14:anchorId="095E3E9E" wp14:editId="3D2F26B4">
          <wp:simplePos x="0" y="0"/>
          <wp:positionH relativeFrom="column">
            <wp:posOffset>-526415</wp:posOffset>
          </wp:positionH>
          <wp:positionV relativeFrom="paragraph">
            <wp:posOffset>-180975</wp:posOffset>
          </wp:positionV>
          <wp:extent cx="7654290" cy="2307590"/>
          <wp:effectExtent l="0" t="0" r="3810" b="0"/>
          <wp:wrapNone/>
          <wp:docPr id="6" name="Picture 6" descr="BH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BH 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4290" cy="2307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3D"/>
      </v:shape>
    </w:pict>
  </w:numPicBullet>
  <w:abstractNum w:abstractNumId="0" w15:restartNumberingAfterBreak="0">
    <w:nsid w:val="1DFC01C2"/>
    <w:multiLevelType w:val="hybridMultilevel"/>
    <w:tmpl w:val="0060D610"/>
    <w:lvl w:ilvl="0" w:tplc="356CBB76">
      <w:start w:val="1"/>
      <w:numFmt w:val="bullet"/>
      <w:lvlText w:val=""/>
      <w:lvlJc w:val="left"/>
      <w:pPr>
        <w:tabs>
          <w:tab w:val="num" w:pos="3240"/>
        </w:tabs>
        <w:ind w:left="3163" w:hanging="283"/>
      </w:pPr>
      <w:rPr>
        <w:rFonts w:ascii="Symbol" w:hAnsi="Symbol" w:hint="default"/>
        <w:color w:val="000080"/>
      </w:rPr>
    </w:lvl>
    <w:lvl w:ilvl="1" w:tplc="64883BC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color w:val="auto"/>
      </w:rPr>
    </w:lvl>
    <w:lvl w:ilvl="2" w:tplc="020276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000080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" w15:restartNumberingAfterBreak="0">
    <w:nsid w:val="288B29A0"/>
    <w:multiLevelType w:val="hybridMultilevel"/>
    <w:tmpl w:val="4F24A920"/>
    <w:lvl w:ilvl="0" w:tplc="0C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897EAF"/>
    <w:multiLevelType w:val="hybridMultilevel"/>
    <w:tmpl w:val="8DE88C9E"/>
    <w:lvl w:ilvl="0" w:tplc="0C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9B86AD5"/>
    <w:multiLevelType w:val="hybridMultilevel"/>
    <w:tmpl w:val="D490468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20276D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DF5C17"/>
    <w:multiLevelType w:val="hybridMultilevel"/>
    <w:tmpl w:val="392CBEEC"/>
    <w:lvl w:ilvl="0" w:tplc="9516D77E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  <w:color w:val="00B0F0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CB7F39"/>
    <w:multiLevelType w:val="hybridMultilevel"/>
    <w:tmpl w:val="FD544D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471ADE"/>
    <w:multiLevelType w:val="hybridMultilevel"/>
    <w:tmpl w:val="9F088BD0"/>
    <w:lvl w:ilvl="0" w:tplc="4948A4D8"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5E573F"/>
    <w:multiLevelType w:val="hybridMultilevel"/>
    <w:tmpl w:val="98F8FB6C"/>
    <w:lvl w:ilvl="0" w:tplc="0C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34F6BF8"/>
    <w:multiLevelType w:val="hybridMultilevel"/>
    <w:tmpl w:val="CD5CC910"/>
    <w:lvl w:ilvl="0" w:tplc="020276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61037F"/>
    <w:multiLevelType w:val="hybridMultilevel"/>
    <w:tmpl w:val="BD9C9BD0"/>
    <w:lvl w:ilvl="0" w:tplc="9644282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80808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DA26FC"/>
    <w:multiLevelType w:val="hybridMultilevel"/>
    <w:tmpl w:val="B3B221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4"/>
  </w:num>
  <w:num w:numId="5">
    <w:abstractNumId w:val="9"/>
  </w:num>
  <w:num w:numId="6">
    <w:abstractNumId w:val="0"/>
  </w:num>
  <w:num w:numId="7">
    <w:abstractNumId w:val="3"/>
  </w:num>
  <w:num w:numId="8">
    <w:abstractNumId w:val="8"/>
  </w:num>
  <w:num w:numId="9">
    <w:abstractNumId w:val="5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76C"/>
    <w:rsid w:val="00002FE9"/>
    <w:rsid w:val="00006423"/>
    <w:rsid w:val="00011D6C"/>
    <w:rsid w:val="00012B99"/>
    <w:rsid w:val="00017757"/>
    <w:rsid w:val="000274AA"/>
    <w:rsid w:val="000402E7"/>
    <w:rsid w:val="000535DF"/>
    <w:rsid w:val="00053D99"/>
    <w:rsid w:val="000548D2"/>
    <w:rsid w:val="000726CB"/>
    <w:rsid w:val="00073AB1"/>
    <w:rsid w:val="0008588B"/>
    <w:rsid w:val="00095AD4"/>
    <w:rsid w:val="000A1469"/>
    <w:rsid w:val="000A2A15"/>
    <w:rsid w:val="000B1264"/>
    <w:rsid w:val="000C6639"/>
    <w:rsid w:val="000E02B4"/>
    <w:rsid w:val="000F6C2B"/>
    <w:rsid w:val="00125C6C"/>
    <w:rsid w:val="00143FB6"/>
    <w:rsid w:val="00154906"/>
    <w:rsid w:val="00155AA1"/>
    <w:rsid w:val="001661FD"/>
    <w:rsid w:val="001677B8"/>
    <w:rsid w:val="001C6F94"/>
    <w:rsid w:val="001E1775"/>
    <w:rsid w:val="001F0B91"/>
    <w:rsid w:val="0020195B"/>
    <w:rsid w:val="00206E18"/>
    <w:rsid w:val="002421F5"/>
    <w:rsid w:val="00243951"/>
    <w:rsid w:val="00244CCE"/>
    <w:rsid w:val="00254457"/>
    <w:rsid w:val="00257414"/>
    <w:rsid w:val="002623D1"/>
    <w:rsid w:val="00277551"/>
    <w:rsid w:val="002B4636"/>
    <w:rsid w:val="002C2DB8"/>
    <w:rsid w:val="002D11DB"/>
    <w:rsid w:val="002D666F"/>
    <w:rsid w:val="002F113A"/>
    <w:rsid w:val="003059D1"/>
    <w:rsid w:val="00316EFD"/>
    <w:rsid w:val="0032287B"/>
    <w:rsid w:val="0032408F"/>
    <w:rsid w:val="00331BD8"/>
    <w:rsid w:val="00344F0F"/>
    <w:rsid w:val="003525A6"/>
    <w:rsid w:val="003648BC"/>
    <w:rsid w:val="00364FB0"/>
    <w:rsid w:val="003741FA"/>
    <w:rsid w:val="00374C1C"/>
    <w:rsid w:val="00377041"/>
    <w:rsid w:val="00386289"/>
    <w:rsid w:val="00394A2C"/>
    <w:rsid w:val="003C4508"/>
    <w:rsid w:val="003C5326"/>
    <w:rsid w:val="003E72AC"/>
    <w:rsid w:val="003F4535"/>
    <w:rsid w:val="004077FD"/>
    <w:rsid w:val="0041491D"/>
    <w:rsid w:val="00444006"/>
    <w:rsid w:val="00452E6B"/>
    <w:rsid w:val="00456BC3"/>
    <w:rsid w:val="0045712B"/>
    <w:rsid w:val="00462B1D"/>
    <w:rsid w:val="004736C0"/>
    <w:rsid w:val="004970A0"/>
    <w:rsid w:val="004A5A47"/>
    <w:rsid w:val="004A5B50"/>
    <w:rsid w:val="004C3267"/>
    <w:rsid w:val="004E1CA6"/>
    <w:rsid w:val="004E1D0A"/>
    <w:rsid w:val="004F0A87"/>
    <w:rsid w:val="004F6515"/>
    <w:rsid w:val="005219DB"/>
    <w:rsid w:val="005221BC"/>
    <w:rsid w:val="0052292E"/>
    <w:rsid w:val="0052536B"/>
    <w:rsid w:val="005602E2"/>
    <w:rsid w:val="005634E6"/>
    <w:rsid w:val="005677F9"/>
    <w:rsid w:val="0058337D"/>
    <w:rsid w:val="005916A0"/>
    <w:rsid w:val="005A7D51"/>
    <w:rsid w:val="005B3036"/>
    <w:rsid w:val="005C5205"/>
    <w:rsid w:val="005D536E"/>
    <w:rsid w:val="005E03BC"/>
    <w:rsid w:val="005E379C"/>
    <w:rsid w:val="005F4165"/>
    <w:rsid w:val="005F4F21"/>
    <w:rsid w:val="00640E20"/>
    <w:rsid w:val="0065477C"/>
    <w:rsid w:val="00660B23"/>
    <w:rsid w:val="006676AE"/>
    <w:rsid w:val="00671E49"/>
    <w:rsid w:val="00673BBA"/>
    <w:rsid w:val="006826EE"/>
    <w:rsid w:val="00697AFD"/>
    <w:rsid w:val="006A398E"/>
    <w:rsid w:val="006B2823"/>
    <w:rsid w:val="006B5C07"/>
    <w:rsid w:val="006C19F4"/>
    <w:rsid w:val="006D5656"/>
    <w:rsid w:val="006E2812"/>
    <w:rsid w:val="006E2B5C"/>
    <w:rsid w:val="007131E2"/>
    <w:rsid w:val="007240C1"/>
    <w:rsid w:val="007334C7"/>
    <w:rsid w:val="00741D51"/>
    <w:rsid w:val="0075708A"/>
    <w:rsid w:val="007629B1"/>
    <w:rsid w:val="00767098"/>
    <w:rsid w:val="0078399A"/>
    <w:rsid w:val="007840B0"/>
    <w:rsid w:val="00786831"/>
    <w:rsid w:val="007955EF"/>
    <w:rsid w:val="007966D3"/>
    <w:rsid w:val="007A1530"/>
    <w:rsid w:val="007A7EDE"/>
    <w:rsid w:val="007B7E72"/>
    <w:rsid w:val="007C6D05"/>
    <w:rsid w:val="007C776C"/>
    <w:rsid w:val="007E2625"/>
    <w:rsid w:val="007F343D"/>
    <w:rsid w:val="008038AC"/>
    <w:rsid w:val="008147A0"/>
    <w:rsid w:val="00815A5A"/>
    <w:rsid w:val="00821B92"/>
    <w:rsid w:val="008224CC"/>
    <w:rsid w:val="00847B42"/>
    <w:rsid w:val="00850E4D"/>
    <w:rsid w:val="008517CC"/>
    <w:rsid w:val="00852458"/>
    <w:rsid w:val="008548CD"/>
    <w:rsid w:val="00872348"/>
    <w:rsid w:val="00887377"/>
    <w:rsid w:val="008D235E"/>
    <w:rsid w:val="008E32E2"/>
    <w:rsid w:val="008F3D6D"/>
    <w:rsid w:val="008F4B8E"/>
    <w:rsid w:val="009058F0"/>
    <w:rsid w:val="00906685"/>
    <w:rsid w:val="00931053"/>
    <w:rsid w:val="009551A5"/>
    <w:rsid w:val="009567AC"/>
    <w:rsid w:val="0096157C"/>
    <w:rsid w:val="00965D0A"/>
    <w:rsid w:val="00977AE6"/>
    <w:rsid w:val="009812DB"/>
    <w:rsid w:val="009A27BF"/>
    <w:rsid w:val="009A3AED"/>
    <w:rsid w:val="009A59C2"/>
    <w:rsid w:val="009D2917"/>
    <w:rsid w:val="009E7045"/>
    <w:rsid w:val="00A00D29"/>
    <w:rsid w:val="00A2180E"/>
    <w:rsid w:val="00A21AC8"/>
    <w:rsid w:val="00A27A66"/>
    <w:rsid w:val="00A40F05"/>
    <w:rsid w:val="00A462AA"/>
    <w:rsid w:val="00A83BC8"/>
    <w:rsid w:val="00A91F6B"/>
    <w:rsid w:val="00AD0540"/>
    <w:rsid w:val="00AD4899"/>
    <w:rsid w:val="00AD7838"/>
    <w:rsid w:val="00AE6F21"/>
    <w:rsid w:val="00AF1EB9"/>
    <w:rsid w:val="00AF3083"/>
    <w:rsid w:val="00AF34E2"/>
    <w:rsid w:val="00AF7F9E"/>
    <w:rsid w:val="00B077D2"/>
    <w:rsid w:val="00B14CEC"/>
    <w:rsid w:val="00B22D69"/>
    <w:rsid w:val="00B264A3"/>
    <w:rsid w:val="00B5225B"/>
    <w:rsid w:val="00B52EF1"/>
    <w:rsid w:val="00B532DF"/>
    <w:rsid w:val="00B56B65"/>
    <w:rsid w:val="00B57D5E"/>
    <w:rsid w:val="00B62D8A"/>
    <w:rsid w:val="00B840F0"/>
    <w:rsid w:val="00B85F2F"/>
    <w:rsid w:val="00B86ED5"/>
    <w:rsid w:val="00B9231D"/>
    <w:rsid w:val="00B954C7"/>
    <w:rsid w:val="00BA3605"/>
    <w:rsid w:val="00BA665B"/>
    <w:rsid w:val="00BB1A34"/>
    <w:rsid w:val="00BB2AE9"/>
    <w:rsid w:val="00BE4507"/>
    <w:rsid w:val="00BF037A"/>
    <w:rsid w:val="00BF0E74"/>
    <w:rsid w:val="00C078ED"/>
    <w:rsid w:val="00C2347D"/>
    <w:rsid w:val="00C250F8"/>
    <w:rsid w:val="00C31071"/>
    <w:rsid w:val="00C358DB"/>
    <w:rsid w:val="00C35FE7"/>
    <w:rsid w:val="00C36432"/>
    <w:rsid w:val="00C4546E"/>
    <w:rsid w:val="00C57E73"/>
    <w:rsid w:val="00C86436"/>
    <w:rsid w:val="00CA09F0"/>
    <w:rsid w:val="00CA24CF"/>
    <w:rsid w:val="00CA6376"/>
    <w:rsid w:val="00CB406D"/>
    <w:rsid w:val="00CD0DB6"/>
    <w:rsid w:val="00CF6330"/>
    <w:rsid w:val="00D23F42"/>
    <w:rsid w:val="00D36366"/>
    <w:rsid w:val="00D45DE3"/>
    <w:rsid w:val="00D575B4"/>
    <w:rsid w:val="00D605D2"/>
    <w:rsid w:val="00D60ECB"/>
    <w:rsid w:val="00D61C33"/>
    <w:rsid w:val="00D8366A"/>
    <w:rsid w:val="00D85106"/>
    <w:rsid w:val="00DA0085"/>
    <w:rsid w:val="00DA0D89"/>
    <w:rsid w:val="00DA5DA8"/>
    <w:rsid w:val="00DC053B"/>
    <w:rsid w:val="00DD429E"/>
    <w:rsid w:val="00DF5BA5"/>
    <w:rsid w:val="00E05E50"/>
    <w:rsid w:val="00E1339C"/>
    <w:rsid w:val="00E26339"/>
    <w:rsid w:val="00E35B0D"/>
    <w:rsid w:val="00E55CDF"/>
    <w:rsid w:val="00E57D6B"/>
    <w:rsid w:val="00E66FFD"/>
    <w:rsid w:val="00E91E5F"/>
    <w:rsid w:val="00E977E6"/>
    <w:rsid w:val="00EA1793"/>
    <w:rsid w:val="00EA4194"/>
    <w:rsid w:val="00EC79AF"/>
    <w:rsid w:val="00EE4B2C"/>
    <w:rsid w:val="00F01472"/>
    <w:rsid w:val="00F03878"/>
    <w:rsid w:val="00F04953"/>
    <w:rsid w:val="00F2255E"/>
    <w:rsid w:val="00F26673"/>
    <w:rsid w:val="00F270DA"/>
    <w:rsid w:val="00F27D9B"/>
    <w:rsid w:val="00F46EEA"/>
    <w:rsid w:val="00F720FB"/>
    <w:rsid w:val="00F72CB7"/>
    <w:rsid w:val="00F7770A"/>
    <w:rsid w:val="00F81EE7"/>
    <w:rsid w:val="00FA2513"/>
    <w:rsid w:val="00FA517A"/>
    <w:rsid w:val="00FA5574"/>
    <w:rsid w:val="00FC3D81"/>
    <w:rsid w:val="00FE1CBC"/>
    <w:rsid w:val="00FF01EB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50A895B"/>
  <w15:chartTrackingRefBased/>
  <w15:docId w15:val="{2236FF27-1488-48EE-9E5F-D2D0BC5B9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87B"/>
    <w:pPr>
      <w:spacing w:after="180" w:line="288" w:lineRule="auto"/>
    </w:pPr>
    <w:rPr>
      <w:rFonts w:ascii="Arial" w:hAnsi="Arial"/>
      <w:sz w:val="18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A1469"/>
    <w:pPr>
      <w:keepNext/>
      <w:spacing w:before="240" w:after="60"/>
      <w:outlineLvl w:val="0"/>
    </w:pPr>
    <w:rPr>
      <w:rFonts w:eastAsia="Times New Roman"/>
      <w:b/>
      <w:bCs/>
      <w:color w:val="595959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F1EB9"/>
    <w:pPr>
      <w:outlineLvl w:val="1"/>
    </w:pPr>
    <w:rPr>
      <w:rFonts w:cs="Arial"/>
      <w:b/>
      <w:caps/>
      <w:color w:val="595959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32287B"/>
    <w:pPr>
      <w:keepNext/>
      <w:spacing w:before="240" w:after="60"/>
      <w:outlineLvl w:val="2"/>
    </w:pPr>
    <w:rPr>
      <w:rFonts w:eastAsia="Times New Roman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B20A81"/>
    <w:pPr>
      <w:widowControl w:val="0"/>
      <w:autoSpaceDE w:val="0"/>
      <w:autoSpaceDN w:val="0"/>
      <w:adjustRightInd w:val="0"/>
      <w:spacing w:after="0"/>
      <w:textAlignment w:val="center"/>
    </w:pPr>
    <w:rPr>
      <w:rFonts w:ascii="Times-Roman" w:hAnsi="Times-Roman" w:cs="Times-Roman"/>
      <w:color w:val="00000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743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B743CA"/>
    <w:rPr>
      <w:sz w:val="24"/>
      <w:szCs w:val="2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B743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B743CA"/>
    <w:rPr>
      <w:sz w:val="24"/>
      <w:szCs w:val="24"/>
      <w:lang w:val="en-AU"/>
    </w:rPr>
  </w:style>
  <w:style w:type="character" w:customStyle="1" w:styleId="Heading1Char">
    <w:name w:val="Heading 1 Char"/>
    <w:link w:val="Heading1"/>
    <w:rsid w:val="000A1469"/>
    <w:rPr>
      <w:rFonts w:ascii="Arial" w:eastAsia="Times New Roman" w:hAnsi="Arial"/>
      <w:b/>
      <w:bCs/>
      <w:color w:val="595959"/>
      <w:kern w:val="32"/>
      <w:sz w:val="32"/>
      <w:szCs w:val="32"/>
      <w:lang w:val="en-AU"/>
    </w:rPr>
  </w:style>
  <w:style w:type="character" w:customStyle="1" w:styleId="Heading2Char">
    <w:name w:val="Heading 2 Char"/>
    <w:link w:val="Heading2"/>
    <w:rsid w:val="00AF1EB9"/>
    <w:rPr>
      <w:rFonts w:ascii="Arial" w:hAnsi="Arial" w:cs="Arial"/>
      <w:b/>
      <w:caps/>
      <w:color w:val="595959"/>
      <w:lang w:val="en-AU"/>
    </w:rPr>
  </w:style>
  <w:style w:type="character" w:customStyle="1" w:styleId="Heading3Char">
    <w:name w:val="Heading 3 Char"/>
    <w:link w:val="Heading3"/>
    <w:rsid w:val="0032287B"/>
    <w:rPr>
      <w:rFonts w:ascii="Arial" w:eastAsia="Times New Roman" w:hAnsi="Arial" w:cs="Times New Roman"/>
      <w:b/>
      <w:bCs/>
      <w:sz w:val="18"/>
      <w:szCs w:val="26"/>
      <w:lang w:val="en-AU" w:eastAsia="en-US"/>
    </w:rPr>
  </w:style>
  <w:style w:type="paragraph" w:styleId="BalloonText">
    <w:name w:val="Balloon Text"/>
    <w:basedOn w:val="Normal"/>
    <w:link w:val="BalloonTextChar"/>
    <w:rsid w:val="00CB4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B406D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D8366A"/>
    <w:pPr>
      <w:spacing w:after="0" w:line="240" w:lineRule="auto"/>
      <w:jc w:val="both"/>
    </w:pPr>
    <w:rPr>
      <w:rFonts w:eastAsia="Times New Roman"/>
      <w:sz w:val="24"/>
      <w:szCs w:val="20"/>
      <w:lang w:val="en-US"/>
    </w:rPr>
  </w:style>
  <w:style w:type="character" w:customStyle="1" w:styleId="BodyTextChar">
    <w:name w:val="Body Text Char"/>
    <w:link w:val="BodyText"/>
    <w:rsid w:val="00D8366A"/>
    <w:rPr>
      <w:rFonts w:ascii="Arial" w:eastAsia="Times New Roman" w:hAnsi="Arial"/>
      <w:sz w:val="24"/>
      <w:lang w:val="en-US" w:eastAsia="en-US"/>
    </w:rPr>
  </w:style>
  <w:style w:type="character" w:styleId="Hyperlink">
    <w:name w:val="Hyperlink"/>
    <w:rsid w:val="00F270DA"/>
    <w:rPr>
      <w:color w:val="0000FF"/>
      <w:u w:val="single"/>
    </w:rPr>
  </w:style>
  <w:style w:type="table" w:styleId="TableGrid">
    <w:name w:val="Table Grid"/>
    <w:basedOn w:val="TableNormal"/>
    <w:rsid w:val="00F46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DF5B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DF5BA5"/>
    <w:rPr>
      <w:sz w:val="20"/>
      <w:szCs w:val="20"/>
    </w:rPr>
  </w:style>
  <w:style w:type="character" w:customStyle="1" w:styleId="CommentTextChar">
    <w:name w:val="Comment Text Char"/>
    <w:link w:val="CommentText"/>
    <w:rsid w:val="00DF5BA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F5BA5"/>
    <w:rPr>
      <w:b/>
      <w:bCs/>
    </w:rPr>
  </w:style>
  <w:style w:type="character" w:customStyle="1" w:styleId="CommentSubjectChar">
    <w:name w:val="Comment Subject Char"/>
    <w:link w:val="CommentSubject"/>
    <w:rsid w:val="00DF5BA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ucationtrainingenquiries@barwonhealth.org.a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YNB\Local%20Settings\Temporary%20Internet%20Files\Content.Outlook\XNLX0NSF\BH_report_Hospital%20Services%20-%202%20colum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07809-9B96-4D92-85E0-35F2CDC6E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BH_report_Hospital Services - 2 column.dot</Template>
  <TotalTime>22</TotalTime>
  <Pages>1</Pages>
  <Words>150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SHORT COURSE:</vt:lpstr>
    </vt:vector>
  </TitlesOfParts>
  <Company/>
  <LinksUpToDate>false</LinksUpToDate>
  <CharactersWithSpaces>1261</CharactersWithSpaces>
  <SharedDoc>false</SharedDoc>
  <HLinks>
    <vt:vector size="6" baseType="variant">
      <vt:variant>
        <vt:i4>3997780</vt:i4>
      </vt:variant>
      <vt:variant>
        <vt:i4>0</vt:i4>
      </vt:variant>
      <vt:variant>
        <vt:i4>0</vt:i4>
      </vt:variant>
      <vt:variant>
        <vt:i4>5</vt:i4>
      </vt:variant>
      <vt:variant>
        <vt:lpwstr>mailto:educationtrainingenquiries@barwonhealth.org.au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SHORT COURSE:</dc:title>
  <dc:subject/>
  <dc:creator>Lyn Browne (Nursing Education)</dc:creator>
  <cp:keywords/>
  <cp:lastModifiedBy>GAIL MARTIN</cp:lastModifiedBy>
  <cp:revision>8</cp:revision>
  <cp:lastPrinted>2014-01-21T22:53:00Z</cp:lastPrinted>
  <dcterms:created xsi:type="dcterms:W3CDTF">2020-11-20T05:54:00Z</dcterms:created>
  <dcterms:modified xsi:type="dcterms:W3CDTF">2020-12-17T04:02:00Z</dcterms:modified>
</cp:coreProperties>
</file>